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2240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2240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224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224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224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224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2240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2240D" w:rsidRPr="00D2240D">
          <w:rPr>
            <w:b w:val="0"/>
          </w:rPr>
          <w:t xml:space="preserve"> 07143/023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2240D" w:rsidP="00232C8F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2240D" w:rsidP="00232C8F">
            <w:r>
              <w:t>18112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2240D" w:rsidRPr="00D2240D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2240D" w:rsidRPr="00D2240D">
          <w:rPr>
            <w:rStyle w:val="aa"/>
          </w:rPr>
          <w:t>2;</w:t>
        </w:r>
        <w:r w:rsidR="00D2240D" w:rsidRPr="00D2240D">
          <w:rPr>
            <w:u w:val="single"/>
          </w:rPr>
          <w:t xml:space="preserve">  07143/023, 07143/023-1А (07143/023)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2240D" w:rsidRPr="00D2240D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2240D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2240D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2240D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2240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2240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2240D" w:rsidP="00C31869">
            <w:pPr>
              <w:jc w:val="center"/>
            </w:pPr>
            <w:r>
              <w:t>071-044-986 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D2240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D2240D" w:rsidRDefault="00D2240D" w:rsidP="00C31869">
            <w:pPr>
              <w:jc w:val="center"/>
            </w:pPr>
            <w:r>
              <w:t>050-237-736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40D" w:rsidRPr="003947ED" w:rsidRDefault="00D2240D" w:rsidP="00AD14A4">
            <w:pPr>
              <w:rPr>
                <w:rStyle w:val="a7"/>
              </w:rPr>
            </w:pPr>
          </w:p>
        </w:tc>
      </w:tr>
      <w:tr w:rsidR="00D2240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D2240D" w:rsidRDefault="00D2240D" w:rsidP="00C31869">
            <w:pPr>
              <w:jc w:val="center"/>
            </w:pPr>
            <w:r>
              <w:t>018-028-571 35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40D" w:rsidRPr="003947ED" w:rsidRDefault="00D2240D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2240D" w:rsidRPr="00D2240D">
          <w:rPr>
            <w:rStyle w:val="aa"/>
          </w:rPr>
          <w:t xml:space="preserve"> Уборочный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2240D" w:rsidRPr="00D2240D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2240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2240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2240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2240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2240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2240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2240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2240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2240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2240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2240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2240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608E4" w:rsidRPr="002608E4">
          <w:rPr>
            <w:i/>
            <w:u w:val="single"/>
          </w:rPr>
          <w:t>1. Рекомендации по улучшению и оздоровлению условий труда:</w:t>
        </w:r>
        <w:r w:rsidR="002608E4" w:rsidRPr="002608E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608E4" w:rsidRPr="002608E4">
          <w:rPr>
            <w:i/>
            <w:u w:val="single"/>
          </w:rPr>
          <w:tab/>
          <w:t>   </w:t>
        </w:r>
        <w:r w:rsidR="002608E4" w:rsidRPr="002608E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2608E4" w:rsidRPr="002608E4">
          <w:rPr>
            <w:i/>
            <w:u w:val="single"/>
          </w:rPr>
          <w:tab/>
          <w:t>   </w:t>
        </w:r>
        <w:r w:rsidR="002608E4" w:rsidRPr="002608E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608E4" w:rsidRPr="002608E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608E4" w:rsidRPr="002608E4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2240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2240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224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2240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2240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224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(дата)</w:t>
            </w: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  <w:r>
              <w:t xml:space="preserve">Председатель первичной </w:t>
            </w:r>
            <w:r>
              <w:lastRenderedPageBreak/>
              <w:t>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(дата)</w:t>
            </w: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93EA6" w:rsidTr="00893E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2608E4" w:rsidP="003C5C39">
            <w:pPr>
              <w:pStyle w:val="a8"/>
            </w:pPr>
            <w:r>
              <w:t>18.10.2016</w:t>
            </w:r>
          </w:p>
        </w:tc>
      </w:tr>
      <w:tr w:rsidR="00EF07A3" w:rsidRPr="00893EA6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3C5C39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93EA6" w:rsidRDefault="00893EA6" w:rsidP="00EF07A3">
            <w:pPr>
              <w:pStyle w:val="a8"/>
              <w:rPr>
                <w:vertAlign w:val="superscript"/>
              </w:rPr>
            </w:pPr>
            <w:r w:rsidRPr="00893EA6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224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2240D" w:rsidP="004E51DC">
            <w:pPr>
              <w:pStyle w:val="a8"/>
            </w:pPr>
            <w:r>
              <w:t>Власова Татьяна Сергеевна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D224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2240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EF07A3">
            <w:pPr>
              <w:pStyle w:val="a8"/>
            </w:pPr>
            <w:r>
              <w:t>Кузьмина Светлана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240D" w:rsidRPr="00D2240D" w:rsidRDefault="00D2240D" w:rsidP="00EF07A3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(дата)</w:t>
            </w: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EF07A3">
            <w:pPr>
              <w:pStyle w:val="a8"/>
            </w:pPr>
            <w:r>
              <w:t>Морозова Ольга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40D" w:rsidRPr="00D2240D" w:rsidRDefault="00D2240D" w:rsidP="004E51DC">
            <w:pPr>
              <w:pStyle w:val="a8"/>
            </w:pPr>
          </w:p>
        </w:tc>
      </w:tr>
      <w:tr w:rsidR="00D2240D" w:rsidRPr="00D2240D" w:rsidTr="00D224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240D" w:rsidRPr="00D2240D" w:rsidRDefault="00D2240D" w:rsidP="00EF07A3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240D" w:rsidRPr="00D2240D" w:rsidRDefault="00D2240D" w:rsidP="004E51DC">
            <w:pPr>
              <w:pStyle w:val="a8"/>
              <w:rPr>
                <w:vertAlign w:val="superscript"/>
              </w:rPr>
            </w:pPr>
            <w:r w:rsidRPr="00D2240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EA6" w:rsidRDefault="00893EA6" w:rsidP="0076042D">
      <w:pPr>
        <w:pStyle w:val="a9"/>
      </w:pPr>
      <w:r>
        <w:separator/>
      </w:r>
    </w:p>
  </w:endnote>
  <w:endnote w:type="continuationSeparator" w:id="0">
    <w:p w:rsidR="00893EA6" w:rsidRDefault="00893EA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2240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D53381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D53381" w:rsidRPr="00C31869">
            <w:rPr>
              <w:rStyle w:val="ad"/>
              <w:sz w:val="20"/>
              <w:szCs w:val="20"/>
            </w:rPr>
            <w:fldChar w:fldCharType="separate"/>
          </w:r>
          <w:r w:rsidR="00D2240D">
            <w:rPr>
              <w:rStyle w:val="ad"/>
              <w:noProof/>
              <w:sz w:val="20"/>
              <w:szCs w:val="20"/>
            </w:rPr>
            <w:t>1</w:t>
          </w:r>
          <w:r w:rsidR="00D53381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240D" w:rsidRPr="00D2240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EA6" w:rsidRDefault="00893EA6" w:rsidP="0076042D">
      <w:pPr>
        <w:pStyle w:val="a9"/>
      </w:pPr>
      <w:r>
        <w:separator/>
      </w:r>
    </w:p>
  </w:footnote>
  <w:footnote w:type="continuationSeparator" w:id="0">
    <w:p w:rsidR="00893EA6" w:rsidRDefault="00893EA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2;  07143/023, 07143/023-1А (07143/023)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18112 "/>
    <w:docVar w:name="codeok " w:val="    "/>
    <w:docVar w:name="col18" w:val=" 0 "/>
    <w:docVar w:name="colanal" w:val="  Отсутствуют"/>
    <w:docVar w:name="colrab" w:val=" 2 "/>
    <w:docVar w:name="colrab_anal" w:val=" 3 "/>
    <w:docVar w:name="colraball" w:val="    "/>
    <w:docVar w:name="colwom" w:val=" 2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3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635B777AE71149CD8D14B7AA3B2AB111"/>
    <w:docVar w:name="rm_id" w:val="203"/>
    <w:docVar w:name="rm_name" w:val="                                          "/>
    <w:docVar w:name="rm_number" w:val=" 07143/02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Моющи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D27ECE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608E4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4C8C"/>
    <w:rsid w:val="007657D5"/>
    <w:rsid w:val="00776AA2"/>
    <w:rsid w:val="007A4C5E"/>
    <w:rsid w:val="007D1852"/>
    <w:rsid w:val="007D2CEA"/>
    <w:rsid w:val="00835248"/>
    <w:rsid w:val="00883461"/>
    <w:rsid w:val="00893EA6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2240D"/>
    <w:rsid w:val="00D27ECE"/>
    <w:rsid w:val="00D53381"/>
    <w:rsid w:val="00D76DF8"/>
    <w:rsid w:val="00DB1272"/>
    <w:rsid w:val="00DB5302"/>
    <w:rsid w:val="00DD2600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2016-10-17T11:33:00Z</dcterms:created>
  <dcterms:modified xsi:type="dcterms:W3CDTF">2016-10-18T09:20:00Z</dcterms:modified>
</cp:coreProperties>
</file>